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2CAB21C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E93225">
        <w:rPr>
          <w:rFonts w:cstheme="minorHAnsi"/>
          <w:b/>
          <w:szCs w:val="18"/>
        </w:rPr>
        <w:t xml:space="preserve">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56EF0F22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801C6C" w:rsidRPr="009E5564">
        <w:rPr>
          <w:rFonts w:cstheme="minorHAnsi"/>
          <w:noProof/>
          <w:szCs w:val="18"/>
          <w:lang w:eastAsia="pl-PL"/>
        </w:rPr>
        <w:t>POST/DYS/OW/GZ/01209/2026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801C6C" w:rsidRPr="009E5564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0B2EB7F5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801C6C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17492348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801C6C" w:rsidRPr="009E5564">
        <w:rPr>
          <w:rFonts w:cstheme="minorHAnsi"/>
          <w:b/>
          <w:noProof/>
        </w:rPr>
        <w:t>27.10.2027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322AB8AB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801C6C" w:rsidRPr="009E5564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801C6C" w:rsidRPr="009E5564">
        <w:rPr>
          <w:rFonts w:cstheme="minorHAnsi"/>
          <w:b/>
          <w:noProof/>
        </w:rPr>
        <w:t>27.10.2027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>Informacje poufne są zawarte na następujących stronach oferty …………………… i zostały opatrzone 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1F9B2D4D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801C6C" w:rsidRPr="009E5564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801C6C" w:rsidRPr="009E5564">
        <w:rPr>
          <w:rFonts w:cstheme="minorHAnsi"/>
          <w:b/>
          <w:noProof/>
        </w:rPr>
        <w:t>POST/DYS/OW/GZ/01209/2026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2E93FA65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801C6C" w:rsidRPr="009E5564">
        <w:rPr>
          <w:rFonts w:cstheme="minorHAnsi"/>
          <w:noProof/>
          <w:lang w:eastAsia="pl-PL"/>
        </w:rPr>
        <w:t>POST/DYS/OW/GZ/01209/2026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801C6C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7E29A00C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801C6C" w:rsidRPr="009E5564">
        <w:rPr>
          <w:rFonts w:cstheme="minorHAnsi"/>
          <w:noProof/>
          <w:lang w:eastAsia="pl-PL"/>
        </w:rPr>
        <w:t>POST/DYS/OW/GZ/01209/2026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801C6C" w:rsidRPr="009E5564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48A8CEC1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801C6C" w:rsidRPr="009E5564">
        <w:rPr>
          <w:rFonts w:cstheme="minorHAnsi"/>
          <w:noProof/>
          <w:lang w:eastAsia="pl-PL"/>
        </w:rPr>
        <w:t>POST/DYS/OW/GZ/01209/2026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801C6C" w:rsidRPr="009E5564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650F6B7A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801C6C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Legionowo obszar nr R28a: Gmina Radzymin, Wólka Radzymińska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1F29DDA9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801C6C" w:rsidRPr="009E556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POST/DYS/OW/GZ/01209/2026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1D14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3C67"/>
    <w:rsid w:val="00310CB3"/>
    <w:rsid w:val="0031483F"/>
    <w:rsid w:val="0033338A"/>
    <w:rsid w:val="0033689D"/>
    <w:rsid w:val="003373E9"/>
    <w:rsid w:val="00347E8D"/>
    <w:rsid w:val="00362C4E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0097"/>
    <w:rsid w:val="004E1AB0"/>
    <w:rsid w:val="004E1CDC"/>
    <w:rsid w:val="004E7573"/>
    <w:rsid w:val="004F0C4A"/>
    <w:rsid w:val="004F20AD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D1D08"/>
    <w:rsid w:val="00BD663E"/>
    <w:rsid w:val="00BE0AE4"/>
    <w:rsid w:val="00BE38BB"/>
    <w:rsid w:val="00C0006C"/>
    <w:rsid w:val="00C003C6"/>
    <w:rsid w:val="00C10B09"/>
    <w:rsid w:val="00C12714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364F9"/>
    <w:rsid w:val="00D516C1"/>
    <w:rsid w:val="00D55C51"/>
    <w:rsid w:val="00D6344F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3225"/>
    <w:rsid w:val="00E95B91"/>
    <w:rsid w:val="00EA6557"/>
    <w:rsid w:val="00EA6B97"/>
    <w:rsid w:val="00EB216E"/>
    <w:rsid w:val="00EC07C0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80CE65-E343-44D0-BDB9-4FC5611C8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17</Pages>
  <Words>5183</Words>
  <Characters>31104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2026-04-07T08:37:00Z</dcterms:created>
  <dcterms:modified xsi:type="dcterms:W3CDTF">2026-04-07T09:25:00Z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